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04" w:rsidRPr="008737CD" w:rsidRDefault="00A61D04" w:rsidP="00FF4A85">
      <w:pPr>
        <w:jc w:val="center"/>
        <w:rPr>
          <w:sz w:val="26"/>
          <w:szCs w:val="26"/>
          <w:lang w:val="uk-UA"/>
        </w:rPr>
      </w:pPr>
      <w:r w:rsidRPr="00CC5D73">
        <w:rPr>
          <w:noProof/>
          <w:sz w:val="26"/>
          <w:szCs w:val="26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A61D04" w:rsidRPr="008737CD" w:rsidRDefault="00A61D04" w:rsidP="00FF4A85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A61D04" w:rsidRPr="008737CD" w:rsidRDefault="00A61D04" w:rsidP="00FF4A85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A61D04" w:rsidRPr="008737CD" w:rsidRDefault="00A61D04" w:rsidP="00FF4A85">
      <w:pPr>
        <w:keepNext/>
        <w:spacing w:line="192" w:lineRule="auto"/>
        <w:jc w:val="center"/>
        <w:rPr>
          <w:b/>
          <w:szCs w:val="28"/>
        </w:rPr>
      </w:pPr>
    </w:p>
    <w:p w:rsidR="00A61D04" w:rsidRPr="008737CD" w:rsidRDefault="00A61D04" w:rsidP="00FF4A85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ДЕПАРТАМЕНТ ОХОРОНИ ЗДОРОВ’Я</w:t>
      </w:r>
    </w:p>
    <w:p w:rsidR="00A61D04" w:rsidRPr="008737CD" w:rsidRDefault="00A61D04" w:rsidP="00FF4A85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A61D04" w:rsidRPr="008737CD" w:rsidRDefault="00A61D04" w:rsidP="00FF4A8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A61D04" w:rsidRPr="008737CD" w:rsidRDefault="00A61D04" w:rsidP="00FF4A85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405"/>
        <w:gridCol w:w="2990"/>
        <w:gridCol w:w="3459"/>
      </w:tblGrid>
      <w:tr w:rsidR="00A61D04" w:rsidRPr="008737CD" w:rsidTr="003C112F">
        <w:trPr>
          <w:trHeight w:val="551"/>
        </w:trPr>
        <w:tc>
          <w:tcPr>
            <w:tcW w:w="3499" w:type="dxa"/>
          </w:tcPr>
          <w:p w:rsidR="00A61D04" w:rsidRPr="00844928" w:rsidRDefault="00A61D04" w:rsidP="00773E3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12.08.2016</w:t>
            </w:r>
          </w:p>
        </w:tc>
        <w:tc>
          <w:tcPr>
            <w:tcW w:w="3082" w:type="dxa"/>
          </w:tcPr>
          <w:p w:rsidR="00A61D04" w:rsidRPr="008737CD" w:rsidRDefault="00A61D04" w:rsidP="00773E3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556" w:type="dxa"/>
          </w:tcPr>
          <w:p w:rsidR="00A61D04" w:rsidRPr="00844928" w:rsidRDefault="00A61D04" w:rsidP="00773E3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>№</w:t>
            </w:r>
            <w:r>
              <w:rPr>
                <w:sz w:val="26"/>
                <w:lang w:val="uk-UA"/>
              </w:rPr>
              <w:t xml:space="preserve"> 949/0/197-16</w:t>
            </w:r>
          </w:p>
        </w:tc>
      </w:tr>
    </w:tbl>
    <w:p w:rsidR="00A61D04" w:rsidRDefault="00A61D04" w:rsidP="003C112F">
      <w:pPr>
        <w:jc w:val="both"/>
        <w:rPr>
          <w:sz w:val="28"/>
          <w:szCs w:val="28"/>
          <w:lang w:val="uk-UA"/>
        </w:rPr>
      </w:pPr>
    </w:p>
    <w:p w:rsidR="00A61D04" w:rsidRDefault="00A61D04" w:rsidP="003C112F">
      <w:pPr>
        <w:jc w:val="both"/>
        <w:rPr>
          <w:sz w:val="28"/>
          <w:szCs w:val="28"/>
          <w:lang w:val="uk-UA"/>
        </w:rPr>
      </w:pPr>
      <w:r w:rsidRPr="006C1529">
        <w:rPr>
          <w:sz w:val="28"/>
          <w:szCs w:val="28"/>
          <w:lang w:val="uk-UA"/>
        </w:rPr>
        <w:t>Про внесення змін до</w:t>
      </w:r>
      <w:r>
        <w:rPr>
          <w:sz w:val="28"/>
          <w:szCs w:val="28"/>
          <w:lang w:val="uk-UA"/>
        </w:rPr>
        <w:t xml:space="preserve"> </w:t>
      </w:r>
      <w:r w:rsidRPr="006C1529">
        <w:rPr>
          <w:sz w:val="28"/>
          <w:szCs w:val="28"/>
          <w:lang w:val="uk-UA"/>
        </w:rPr>
        <w:t xml:space="preserve">наказу </w:t>
      </w:r>
    </w:p>
    <w:p w:rsidR="00A61D04" w:rsidRDefault="00A61D04" w:rsidP="003C112F">
      <w:pPr>
        <w:jc w:val="both"/>
        <w:rPr>
          <w:sz w:val="28"/>
          <w:szCs w:val="28"/>
          <w:lang w:val="uk-UA"/>
        </w:rPr>
      </w:pPr>
      <w:r w:rsidRPr="006C1529">
        <w:rPr>
          <w:sz w:val="28"/>
          <w:szCs w:val="28"/>
          <w:lang w:val="uk-UA"/>
        </w:rPr>
        <w:t xml:space="preserve">департаменту охорони здоров’я </w:t>
      </w:r>
    </w:p>
    <w:p w:rsidR="00A61D04" w:rsidRDefault="00A61D04" w:rsidP="003C112F">
      <w:pPr>
        <w:jc w:val="both"/>
        <w:rPr>
          <w:sz w:val="28"/>
          <w:szCs w:val="28"/>
          <w:lang w:val="uk-UA"/>
        </w:rPr>
      </w:pPr>
      <w:r w:rsidRPr="006C1529">
        <w:rPr>
          <w:sz w:val="28"/>
          <w:szCs w:val="28"/>
          <w:lang w:val="uk-UA"/>
        </w:rPr>
        <w:t xml:space="preserve">облдержадміністрації  від </w:t>
      </w:r>
      <w:r>
        <w:rPr>
          <w:sz w:val="28"/>
          <w:szCs w:val="28"/>
          <w:lang w:val="uk-UA"/>
        </w:rPr>
        <w:t>20</w:t>
      </w:r>
      <w:r w:rsidRPr="006C15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</w:t>
      </w:r>
      <w:r w:rsidRPr="006C1529">
        <w:rPr>
          <w:sz w:val="28"/>
          <w:szCs w:val="28"/>
          <w:lang w:val="uk-UA"/>
        </w:rPr>
        <w:t xml:space="preserve"> </w:t>
      </w:r>
    </w:p>
    <w:p w:rsidR="00A61D04" w:rsidRPr="006C1529" w:rsidRDefault="00A61D04" w:rsidP="003C112F">
      <w:pPr>
        <w:jc w:val="both"/>
        <w:rPr>
          <w:sz w:val="28"/>
          <w:szCs w:val="28"/>
          <w:lang w:val="uk-UA"/>
        </w:rPr>
      </w:pPr>
      <w:r w:rsidRPr="006C1529">
        <w:rPr>
          <w:sz w:val="28"/>
          <w:szCs w:val="28"/>
          <w:lang w:val="uk-UA"/>
        </w:rPr>
        <w:t>2016 року №</w:t>
      </w:r>
      <w:r>
        <w:rPr>
          <w:sz w:val="28"/>
          <w:szCs w:val="28"/>
          <w:lang w:val="uk-UA"/>
        </w:rPr>
        <w:t>831</w:t>
      </w:r>
      <w:r w:rsidRPr="006C1529">
        <w:rPr>
          <w:sz w:val="28"/>
          <w:szCs w:val="28"/>
          <w:lang w:val="uk-UA"/>
        </w:rPr>
        <w:t>/0/197-16</w:t>
      </w:r>
    </w:p>
    <w:p w:rsidR="00A61D04" w:rsidRPr="00AD0E80" w:rsidRDefault="00A61D04" w:rsidP="00FF4A85">
      <w:pPr>
        <w:rPr>
          <w:szCs w:val="28"/>
          <w:lang w:val="uk-UA"/>
        </w:rPr>
      </w:pPr>
    </w:p>
    <w:p w:rsidR="00A61D04" w:rsidRPr="003D07B7" w:rsidRDefault="00A61D04" w:rsidP="00AB155E">
      <w:pPr>
        <w:jc w:val="center"/>
        <w:rPr>
          <w:sz w:val="28"/>
          <w:szCs w:val="28"/>
          <w:lang w:val="uk-UA"/>
        </w:rPr>
      </w:pPr>
    </w:p>
    <w:p w:rsidR="00A61D04" w:rsidRPr="00FA74B9" w:rsidRDefault="00A61D04" w:rsidP="00AB155E">
      <w:pPr>
        <w:rPr>
          <w:lang w:val="uk-UA"/>
        </w:rPr>
      </w:pPr>
    </w:p>
    <w:p w:rsidR="00A61D04" w:rsidRPr="00FA74B9" w:rsidRDefault="00A61D04" w:rsidP="00AB155E">
      <w:pPr>
        <w:jc w:val="both"/>
        <w:rPr>
          <w:sz w:val="28"/>
          <w:szCs w:val="28"/>
          <w:lang w:val="uk-UA"/>
        </w:rPr>
      </w:pPr>
      <w:r w:rsidRPr="00FA74B9">
        <w:rPr>
          <w:sz w:val="28"/>
          <w:szCs w:val="28"/>
          <w:lang w:val="uk-UA"/>
        </w:rPr>
        <w:tab/>
        <w:t xml:space="preserve">З метою раціонального і цільового використання швидких тестів для визначення антитіл до ВІЛ 1/2 та витратних матеріалів, закуплених за кошти Благодійного фонду «Фундація АнтиСНІД-Україна» та розподілений наказом департаменту охорони здоров’я облдержадміністрації від 24 листопада </w:t>
      </w:r>
      <w:r w:rsidRPr="00FA74B9">
        <w:rPr>
          <w:sz w:val="28"/>
          <w:szCs w:val="28"/>
          <w:lang w:val="uk-UA"/>
        </w:rPr>
        <w:br/>
        <w:t>2016 року №1414/0/197-15 «Про розподіл швидких тестів для визначення антитіл до ВІЛ 1/2 та витратних матеріалів закуплених за кошти Благодійного Фонду «Фундація АнтиСНІД-Україна» та у зв’язку з технічною помилкою</w:t>
      </w:r>
    </w:p>
    <w:p w:rsidR="00A61D04" w:rsidRPr="00FA74B9" w:rsidRDefault="00A61D04" w:rsidP="00AB155E">
      <w:pPr>
        <w:jc w:val="both"/>
        <w:rPr>
          <w:sz w:val="28"/>
          <w:szCs w:val="28"/>
          <w:lang w:val="uk-UA"/>
        </w:rPr>
      </w:pPr>
    </w:p>
    <w:p w:rsidR="00A61D04" w:rsidRPr="00FA74B9" w:rsidRDefault="00A61D04" w:rsidP="00AB155E">
      <w:pPr>
        <w:jc w:val="both"/>
        <w:rPr>
          <w:sz w:val="28"/>
          <w:szCs w:val="28"/>
          <w:lang w:val="uk-UA"/>
        </w:rPr>
      </w:pPr>
      <w:r w:rsidRPr="00FA74B9">
        <w:rPr>
          <w:sz w:val="28"/>
          <w:szCs w:val="28"/>
          <w:lang w:val="uk-UA"/>
        </w:rPr>
        <w:t>НАКАЗУЮ:</w:t>
      </w:r>
    </w:p>
    <w:p w:rsidR="00A61D04" w:rsidRPr="00FA74B9" w:rsidRDefault="00A61D04" w:rsidP="00AB155E">
      <w:pPr>
        <w:rPr>
          <w:sz w:val="28"/>
          <w:szCs w:val="28"/>
          <w:lang w:val="uk-UA"/>
        </w:rPr>
      </w:pPr>
    </w:p>
    <w:p w:rsidR="00A61D04" w:rsidRPr="00FA74B9" w:rsidRDefault="00A61D04" w:rsidP="0053475B">
      <w:pPr>
        <w:ind w:firstLine="567"/>
        <w:jc w:val="both"/>
        <w:rPr>
          <w:sz w:val="28"/>
          <w:szCs w:val="28"/>
          <w:lang w:val="uk-UA"/>
        </w:rPr>
      </w:pPr>
      <w:r w:rsidRPr="00FA74B9">
        <w:rPr>
          <w:sz w:val="28"/>
          <w:szCs w:val="28"/>
          <w:lang w:val="uk-UA"/>
        </w:rPr>
        <w:t>1. Внести зміни до наказу департаменту охорони здоров’я облдержадміністрації від 20 липня 2016 року №831/0/197-16 «Про перерозподіл  швидких тестів для визначення антитіл до ВІЛ ½</w:t>
      </w:r>
      <w:r w:rsidRPr="00FA74B9">
        <w:rPr>
          <w:sz w:val="28"/>
          <w:szCs w:val="20"/>
          <w:lang w:val="uk-UA"/>
        </w:rPr>
        <w:t xml:space="preserve"> та витратних матеріалів закуплених за кошти Благодійного Фонду «Фундація АнтиСНІД-Україна»</w:t>
      </w:r>
      <w:r>
        <w:rPr>
          <w:sz w:val="28"/>
          <w:szCs w:val="20"/>
          <w:lang w:val="uk-UA"/>
        </w:rPr>
        <w:t>, а саме п</w:t>
      </w:r>
      <w:r w:rsidRPr="00FA74B9">
        <w:rPr>
          <w:sz w:val="28"/>
          <w:szCs w:val="28"/>
          <w:lang w:val="uk-UA"/>
        </w:rPr>
        <w:t xml:space="preserve">ункт 2 викласти в такій редакції: </w:t>
      </w:r>
      <w:r>
        <w:rPr>
          <w:sz w:val="28"/>
          <w:szCs w:val="28"/>
          <w:lang w:val="uk-UA"/>
        </w:rPr>
        <w:t>«</w:t>
      </w:r>
      <w:r w:rsidRPr="00FA74B9">
        <w:rPr>
          <w:sz w:val="28"/>
          <w:szCs w:val="28"/>
          <w:lang w:val="uk-UA"/>
        </w:rPr>
        <w:t xml:space="preserve">Головним лікарям </w:t>
      </w:r>
      <w:r>
        <w:rPr>
          <w:sz w:val="28"/>
          <w:szCs w:val="28"/>
          <w:lang w:val="uk-UA"/>
        </w:rPr>
        <w:br/>
        <w:t>КЗ «</w:t>
      </w:r>
      <w:r w:rsidRPr="00E24B8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ніпропетровське обласне клінічне лікувально-профілактичне об’єднання «</w:t>
      </w:r>
      <w:r w:rsidRPr="00E24B81">
        <w:rPr>
          <w:sz w:val="28"/>
          <w:szCs w:val="28"/>
          <w:lang w:val="uk-UA"/>
        </w:rPr>
        <w:t>Фтизіатрія</w:t>
      </w:r>
      <w:r>
        <w:rPr>
          <w:sz w:val="28"/>
          <w:szCs w:val="28"/>
          <w:lang w:val="uk-UA"/>
        </w:rPr>
        <w:t xml:space="preserve">» ДОР» </w:t>
      </w:r>
      <w:r w:rsidRPr="00FA74B9">
        <w:rPr>
          <w:sz w:val="28"/>
          <w:szCs w:val="28"/>
          <w:lang w:val="uk-UA"/>
        </w:rPr>
        <w:t xml:space="preserve">(Крижановський), КЗ «Криворізький психоневрологічний диспансер» ДОР» (Солонський), забезпечити передачу швидких тестів для визначення антитіл до ВІЛ 1/2, тип Captivе, (тест картки) до </w:t>
      </w:r>
      <w:r w:rsidRPr="00FA74B9">
        <w:rPr>
          <w:sz w:val="28"/>
          <w:szCs w:val="28"/>
          <w:lang w:val="uk-UA"/>
        </w:rPr>
        <w:br/>
        <w:t>КЗ «Дніпропетровський обласний центр з профілактики та боротьби зі СНІДом» у кількості згідно з додатком</w:t>
      </w:r>
      <w:r>
        <w:rPr>
          <w:sz w:val="28"/>
          <w:szCs w:val="28"/>
          <w:lang w:val="uk-UA"/>
        </w:rPr>
        <w:t>»</w:t>
      </w:r>
      <w:r w:rsidRPr="00FA74B9">
        <w:rPr>
          <w:sz w:val="28"/>
          <w:szCs w:val="28"/>
          <w:lang w:val="uk-UA"/>
        </w:rPr>
        <w:t xml:space="preserve">. </w:t>
      </w:r>
    </w:p>
    <w:p w:rsidR="00A61D04" w:rsidRPr="00FA74B9" w:rsidRDefault="00A61D04" w:rsidP="006C1529">
      <w:pPr>
        <w:ind w:firstLine="540"/>
        <w:jc w:val="both"/>
        <w:rPr>
          <w:sz w:val="28"/>
          <w:szCs w:val="28"/>
          <w:lang w:val="uk-UA"/>
        </w:rPr>
      </w:pPr>
    </w:p>
    <w:p w:rsidR="00A61D04" w:rsidRPr="00FA74B9" w:rsidRDefault="00A61D04" w:rsidP="006C1529">
      <w:pPr>
        <w:ind w:firstLine="540"/>
        <w:jc w:val="both"/>
        <w:rPr>
          <w:sz w:val="28"/>
          <w:szCs w:val="28"/>
          <w:lang w:val="uk-UA"/>
        </w:rPr>
      </w:pPr>
    </w:p>
    <w:p w:rsidR="00A61D04" w:rsidRPr="00FA74B9" w:rsidRDefault="00A61D04" w:rsidP="006C1529">
      <w:pPr>
        <w:ind w:firstLine="540"/>
        <w:jc w:val="both"/>
        <w:rPr>
          <w:sz w:val="28"/>
          <w:szCs w:val="28"/>
          <w:lang w:val="uk-UA"/>
        </w:rPr>
      </w:pPr>
    </w:p>
    <w:p w:rsidR="00A61D04" w:rsidRPr="00FA74B9" w:rsidRDefault="00A61D04" w:rsidP="006C152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A74B9">
        <w:rPr>
          <w:sz w:val="28"/>
          <w:szCs w:val="28"/>
          <w:lang w:val="uk-UA"/>
        </w:rPr>
        <w:t>. Головному спеціалісту відділу лікувально-профілактичної допомоги дорослому населенню (Покрова) надати даний наказ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61D04" w:rsidRPr="00FA74B9" w:rsidRDefault="00A61D04" w:rsidP="00AB155E">
      <w:pPr>
        <w:pStyle w:val="BodyTextIndent"/>
        <w:ind w:left="0" w:firstLine="540"/>
      </w:pPr>
    </w:p>
    <w:p w:rsidR="00A61D04" w:rsidRPr="00FA74B9" w:rsidRDefault="00A61D04" w:rsidP="00AB155E">
      <w:pPr>
        <w:pStyle w:val="a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FA74B9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наказу покласти на заступників директора департаменту відповідальних за напрямком. </w:t>
      </w:r>
    </w:p>
    <w:p w:rsidR="00A61D04" w:rsidRPr="003D07B7" w:rsidRDefault="00A61D04" w:rsidP="00AB155E">
      <w:pPr>
        <w:ind w:firstLine="540"/>
        <w:jc w:val="both"/>
        <w:rPr>
          <w:sz w:val="28"/>
          <w:szCs w:val="28"/>
          <w:lang w:val="uk-UA"/>
        </w:rPr>
      </w:pPr>
    </w:p>
    <w:p w:rsidR="00A61D04" w:rsidRPr="003D07B7" w:rsidRDefault="00A61D04" w:rsidP="00AB155E">
      <w:pPr>
        <w:ind w:firstLine="540"/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 xml:space="preserve">Підстава: </w:t>
      </w:r>
    </w:p>
    <w:p w:rsidR="00A61D04" w:rsidRDefault="00A61D04" w:rsidP="00AB155E">
      <w:pPr>
        <w:ind w:firstLine="540"/>
        <w:jc w:val="both"/>
        <w:rPr>
          <w:sz w:val="28"/>
          <w:szCs w:val="28"/>
          <w:lang w:val="uk-UA"/>
        </w:rPr>
      </w:pPr>
    </w:p>
    <w:p w:rsidR="00A61D04" w:rsidRPr="00FA74B9" w:rsidRDefault="00A61D04" w:rsidP="006A725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наказ</w:t>
      </w:r>
      <w:r w:rsidRPr="00FA74B9">
        <w:rPr>
          <w:sz w:val="28"/>
          <w:szCs w:val="28"/>
          <w:lang w:val="uk-UA"/>
        </w:rPr>
        <w:t xml:space="preserve"> департаменту охорони здоров’я облдержадміністрації від 20 липня 2016 року №831/0/197-16 «Про перерозподіл швидких тестів для визначення антитіл до ВІЛ ½</w:t>
      </w:r>
      <w:r w:rsidRPr="00FA74B9">
        <w:rPr>
          <w:sz w:val="28"/>
          <w:szCs w:val="20"/>
          <w:lang w:val="uk-UA"/>
        </w:rPr>
        <w:t xml:space="preserve"> та витратних матеріалів закуплених за кошти Благодійного Фонду «Фундація АнтиСНІД-Україна»</w:t>
      </w:r>
      <w:r>
        <w:rPr>
          <w:sz w:val="28"/>
          <w:szCs w:val="20"/>
          <w:lang w:val="uk-UA"/>
        </w:rPr>
        <w:t>;</w:t>
      </w:r>
      <w:r w:rsidRPr="00FA74B9">
        <w:rPr>
          <w:sz w:val="28"/>
          <w:szCs w:val="20"/>
          <w:lang w:val="uk-UA"/>
        </w:rPr>
        <w:t xml:space="preserve"> </w:t>
      </w:r>
    </w:p>
    <w:p w:rsidR="00A61D04" w:rsidRPr="0003591C" w:rsidRDefault="00A61D04" w:rsidP="001A4E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Pr="0003591C">
        <w:rPr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КЗ „</w:t>
      </w:r>
      <w:r w:rsidRPr="00E24B8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ніпропетровське обласне клінічне лікувально-профілактичне об’єднання „</w:t>
      </w:r>
      <w:r w:rsidRPr="00E24B81">
        <w:rPr>
          <w:sz w:val="28"/>
          <w:szCs w:val="28"/>
          <w:lang w:val="uk-UA"/>
        </w:rPr>
        <w:t>Фтизіатрія</w:t>
      </w:r>
      <w:r>
        <w:rPr>
          <w:sz w:val="28"/>
          <w:szCs w:val="28"/>
          <w:lang w:val="uk-UA"/>
        </w:rPr>
        <w:t xml:space="preserve">” ДОР” </w:t>
      </w:r>
      <w:r w:rsidRPr="0003591C">
        <w:rPr>
          <w:sz w:val="28"/>
          <w:szCs w:val="28"/>
          <w:lang w:val="uk-UA"/>
        </w:rPr>
        <w:t>від 04 липня 2016 року № 650/4;</w:t>
      </w:r>
    </w:p>
    <w:p w:rsidR="00A61D04" w:rsidRPr="000D76F3" w:rsidRDefault="00A61D04" w:rsidP="001A4ED8">
      <w:pPr>
        <w:jc w:val="both"/>
        <w:rPr>
          <w:sz w:val="28"/>
          <w:szCs w:val="28"/>
          <w:lang w:val="uk-UA"/>
        </w:rPr>
      </w:pPr>
      <w:r w:rsidRPr="000D76F3">
        <w:rPr>
          <w:sz w:val="28"/>
          <w:szCs w:val="28"/>
          <w:lang w:val="uk-UA"/>
        </w:rPr>
        <w:t xml:space="preserve">          - лист КЗ «Криворізький психоневрологічний диспансер» ДОР» від </w:t>
      </w:r>
      <w:r>
        <w:rPr>
          <w:sz w:val="28"/>
          <w:szCs w:val="28"/>
          <w:lang w:val="uk-UA"/>
        </w:rPr>
        <w:br/>
        <w:t>03 серпня</w:t>
      </w:r>
      <w:r w:rsidRPr="000D76F3">
        <w:rPr>
          <w:sz w:val="28"/>
          <w:szCs w:val="28"/>
          <w:lang w:val="uk-UA"/>
        </w:rPr>
        <w:t xml:space="preserve"> 2016 року № 1367;</w:t>
      </w:r>
    </w:p>
    <w:p w:rsidR="00A61D04" w:rsidRPr="0003591C" w:rsidRDefault="00A61D04" w:rsidP="002715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- </w:t>
      </w:r>
      <w:r w:rsidRPr="0003591C">
        <w:rPr>
          <w:sz w:val="28"/>
          <w:szCs w:val="28"/>
          <w:lang w:val="uk-UA"/>
        </w:rPr>
        <w:t>лист КЗ „Дніпропетровський обласний центр з профілактики та боротьби зі СНІДом” ДОР» від 04 серпня  2016 року № 814/16;</w:t>
      </w:r>
    </w:p>
    <w:p w:rsidR="00A61D04" w:rsidRDefault="00A61D04" w:rsidP="004A7D0F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-  лист ОКЗ «Криворізький шкірно-венерологічний диспансер» від </w:t>
      </w:r>
      <w:r>
        <w:rPr>
          <w:sz w:val="28"/>
          <w:szCs w:val="28"/>
          <w:lang w:val="uk-UA"/>
        </w:rPr>
        <w:br/>
        <w:t>02 серпня 2016 року №324.</w:t>
      </w:r>
    </w:p>
    <w:p w:rsidR="00A61D04" w:rsidRDefault="00A61D04" w:rsidP="004A7D0F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A61D04" w:rsidRDefault="00A61D04" w:rsidP="004A7D0F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A61D04" w:rsidRDefault="00A61D04" w:rsidP="004A7D0F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3D07B7">
        <w:rPr>
          <w:sz w:val="28"/>
          <w:szCs w:val="28"/>
          <w:lang w:val="uk-UA"/>
        </w:rPr>
        <w:t xml:space="preserve">иректор департаменту        </w:t>
      </w:r>
      <w:r>
        <w:rPr>
          <w:sz w:val="28"/>
          <w:szCs w:val="28"/>
          <w:lang w:val="uk-UA"/>
        </w:rPr>
        <w:t xml:space="preserve">                                                                 Н.Ю.Будяк </w:t>
      </w:r>
    </w:p>
    <w:p w:rsidR="00A61D04" w:rsidRDefault="00A61D04" w:rsidP="003A31AA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A61D04" w:rsidRDefault="00A61D04" w:rsidP="003A31AA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A61D04" w:rsidRDefault="00A61D04" w:rsidP="003A31AA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 ОДА </w:t>
      </w: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________ №__________</w:t>
      </w:r>
    </w:p>
    <w:p w:rsidR="00A61D04" w:rsidRPr="00C519DD" w:rsidRDefault="00A61D04" w:rsidP="00C519DD">
      <w:pPr>
        <w:jc w:val="both"/>
        <w:rPr>
          <w:sz w:val="18"/>
          <w:szCs w:val="18"/>
          <w:lang w:val="uk-UA"/>
        </w:rPr>
      </w:pPr>
    </w:p>
    <w:p w:rsidR="00A61D04" w:rsidRPr="00C519DD" w:rsidRDefault="00A61D04" w:rsidP="00C519DD">
      <w:pPr>
        <w:jc w:val="center"/>
        <w:rPr>
          <w:b/>
          <w:sz w:val="28"/>
          <w:szCs w:val="28"/>
          <w:lang w:val="uk-UA"/>
        </w:rPr>
      </w:pPr>
      <w:r w:rsidRPr="00C519DD">
        <w:rPr>
          <w:b/>
          <w:sz w:val="28"/>
          <w:szCs w:val="28"/>
          <w:lang w:val="uk-UA"/>
        </w:rPr>
        <w:t>Перерозподіл залишків швидких тестів, які були закуплених</w:t>
      </w:r>
    </w:p>
    <w:p w:rsidR="00A61D04" w:rsidRPr="00C519DD" w:rsidRDefault="00A61D04" w:rsidP="00C519DD">
      <w:pPr>
        <w:jc w:val="center"/>
        <w:rPr>
          <w:b/>
          <w:sz w:val="28"/>
          <w:szCs w:val="28"/>
          <w:lang w:val="uk-UA"/>
        </w:rPr>
      </w:pPr>
      <w:r w:rsidRPr="00C519DD">
        <w:rPr>
          <w:b/>
          <w:sz w:val="28"/>
          <w:szCs w:val="28"/>
          <w:lang w:val="uk-UA"/>
        </w:rPr>
        <w:t xml:space="preserve">за кошти Благодійного фонду «Фундація АнтиСНІД-Україна» </w:t>
      </w:r>
    </w:p>
    <w:p w:rsidR="00A61D04" w:rsidRPr="00C519DD" w:rsidRDefault="00A61D04" w:rsidP="00C519DD">
      <w:pPr>
        <w:jc w:val="center"/>
        <w:rPr>
          <w:b/>
          <w:sz w:val="28"/>
          <w:szCs w:val="28"/>
          <w:lang w:val="uk-UA"/>
        </w:rPr>
      </w:pPr>
      <w:r w:rsidRPr="00C519DD">
        <w:rPr>
          <w:b/>
          <w:sz w:val="28"/>
          <w:szCs w:val="28"/>
          <w:lang w:val="uk-UA"/>
        </w:rPr>
        <w:t>до КЗ «Дніпропетровський обласний центр з профілактики та боротьби зі СНІДом»</w:t>
      </w:r>
    </w:p>
    <w:p w:rsidR="00A61D04" w:rsidRPr="00C519DD" w:rsidRDefault="00A61D04" w:rsidP="00C519DD">
      <w:pPr>
        <w:jc w:val="center"/>
        <w:rPr>
          <w:b/>
          <w:sz w:val="28"/>
          <w:szCs w:val="28"/>
          <w:lang w:val="uk-UA"/>
        </w:rPr>
      </w:pPr>
    </w:p>
    <w:p w:rsidR="00A61D04" w:rsidRPr="00C519DD" w:rsidRDefault="00A61D04" w:rsidP="00C519DD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24"/>
        <w:gridCol w:w="3730"/>
      </w:tblGrid>
      <w:tr w:rsidR="00A61D04" w:rsidRPr="00C519DD" w:rsidTr="00737627">
        <w:tc>
          <w:tcPr>
            <w:tcW w:w="6316" w:type="dxa"/>
          </w:tcPr>
          <w:p w:rsidR="00A61D04" w:rsidRPr="00C519DD" w:rsidRDefault="00A61D04" w:rsidP="00C519DD">
            <w:pPr>
              <w:jc w:val="both"/>
              <w:rPr>
                <w:sz w:val="28"/>
                <w:szCs w:val="28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 xml:space="preserve">Найменування ЗОЗ </w:t>
            </w:r>
          </w:p>
        </w:tc>
        <w:tc>
          <w:tcPr>
            <w:tcW w:w="3821" w:type="dxa"/>
          </w:tcPr>
          <w:p w:rsidR="00A61D04" w:rsidRPr="00C519DD" w:rsidRDefault="00A61D04" w:rsidP="00C519DD">
            <w:pPr>
              <w:jc w:val="both"/>
              <w:rPr>
                <w:sz w:val="28"/>
                <w:szCs w:val="28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>Швидкий тест для визначення антитіл до ВІЛ 1/2, тип Captivе, тест картки (цільна кров/сироватка, плазма), шт.</w:t>
            </w:r>
          </w:p>
        </w:tc>
      </w:tr>
      <w:tr w:rsidR="00A61D04" w:rsidRPr="00C519DD" w:rsidTr="00737627">
        <w:tc>
          <w:tcPr>
            <w:tcW w:w="6316" w:type="dxa"/>
          </w:tcPr>
          <w:p w:rsidR="00A61D04" w:rsidRPr="00C519DD" w:rsidRDefault="00A61D04" w:rsidP="00C519D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„</w:t>
            </w:r>
            <w:r w:rsidRPr="00E24B81">
              <w:rPr>
                <w:sz w:val="28"/>
                <w:szCs w:val="28"/>
                <w:lang w:val="uk-UA"/>
              </w:rPr>
              <w:t>Д</w:t>
            </w:r>
            <w:r>
              <w:rPr>
                <w:sz w:val="28"/>
                <w:szCs w:val="28"/>
                <w:lang w:val="uk-UA"/>
              </w:rPr>
              <w:t>ніпропетровське обласне клінічне лікувально-профілактичне об’єднання „</w:t>
            </w:r>
            <w:r w:rsidRPr="00E24B81">
              <w:rPr>
                <w:sz w:val="28"/>
                <w:szCs w:val="28"/>
                <w:lang w:val="uk-UA"/>
              </w:rPr>
              <w:t>Фтизіатрія</w:t>
            </w:r>
            <w:r>
              <w:rPr>
                <w:sz w:val="28"/>
                <w:szCs w:val="28"/>
                <w:lang w:val="uk-UA"/>
              </w:rPr>
              <w:t>” ДОР”</w:t>
            </w:r>
          </w:p>
        </w:tc>
        <w:tc>
          <w:tcPr>
            <w:tcW w:w="3821" w:type="dxa"/>
          </w:tcPr>
          <w:p w:rsidR="00A61D04" w:rsidRPr="00C519DD" w:rsidRDefault="00A61D04" w:rsidP="00C519DD">
            <w:pPr>
              <w:jc w:val="center"/>
              <w:rPr>
                <w:sz w:val="28"/>
                <w:szCs w:val="28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>7</w:t>
            </w:r>
          </w:p>
        </w:tc>
      </w:tr>
      <w:tr w:rsidR="00A61D04" w:rsidRPr="00C519DD" w:rsidTr="00737627">
        <w:tc>
          <w:tcPr>
            <w:tcW w:w="6316" w:type="dxa"/>
          </w:tcPr>
          <w:p w:rsidR="00A61D04" w:rsidRPr="00C519DD" w:rsidRDefault="00A61D04" w:rsidP="00C519DD">
            <w:pPr>
              <w:rPr>
                <w:sz w:val="28"/>
                <w:szCs w:val="28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>КЗ «Криворізький психоневрологічний диспансер» ДОР»</w:t>
            </w:r>
          </w:p>
        </w:tc>
        <w:tc>
          <w:tcPr>
            <w:tcW w:w="3821" w:type="dxa"/>
          </w:tcPr>
          <w:p w:rsidR="00A61D04" w:rsidRPr="00C519DD" w:rsidRDefault="00A61D04" w:rsidP="00C519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A61D04" w:rsidRPr="00C519DD" w:rsidTr="00737627">
        <w:tc>
          <w:tcPr>
            <w:tcW w:w="6316" w:type="dxa"/>
          </w:tcPr>
          <w:p w:rsidR="00A61D04" w:rsidRPr="00C519DD" w:rsidRDefault="00A61D04" w:rsidP="00C519DD">
            <w:pPr>
              <w:rPr>
                <w:sz w:val="28"/>
                <w:szCs w:val="28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3821" w:type="dxa"/>
          </w:tcPr>
          <w:p w:rsidR="00A61D04" w:rsidRPr="00C519DD" w:rsidRDefault="00A61D04" w:rsidP="00C519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</w:tbl>
    <w:p w:rsidR="00A61D04" w:rsidRPr="00C519DD" w:rsidRDefault="00A61D04" w:rsidP="00C519DD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4830"/>
        <w:gridCol w:w="5024"/>
      </w:tblGrid>
      <w:tr w:rsidR="00A61D04" w:rsidRPr="00C519DD" w:rsidTr="004C5DFC">
        <w:tc>
          <w:tcPr>
            <w:tcW w:w="7314" w:type="dxa"/>
          </w:tcPr>
          <w:p w:rsidR="00A61D04" w:rsidRPr="00C519DD" w:rsidRDefault="00A61D04" w:rsidP="004C5DFC">
            <w:pPr>
              <w:rPr>
                <w:sz w:val="28"/>
                <w:szCs w:val="28"/>
                <w:lang w:val="uk-UA"/>
              </w:rPr>
            </w:pP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</w:rPr>
            </w:pPr>
            <w:r w:rsidRPr="00C519DD">
              <w:rPr>
                <w:sz w:val="28"/>
                <w:szCs w:val="28"/>
              </w:rPr>
              <w:t>В.о. заступника директора – начальник</w:t>
            </w:r>
            <w:r w:rsidRPr="00C519DD">
              <w:rPr>
                <w:sz w:val="28"/>
                <w:szCs w:val="28"/>
                <w:lang w:val="uk-UA"/>
              </w:rPr>
              <w:t>а</w:t>
            </w:r>
            <w:r w:rsidRPr="00C519DD">
              <w:rPr>
                <w:sz w:val="28"/>
                <w:szCs w:val="28"/>
              </w:rPr>
              <w:t xml:space="preserve"> управління </w:t>
            </w: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b/>
                <w:lang w:val="uk-UA"/>
              </w:rPr>
            </w:pPr>
            <w:r w:rsidRPr="00C519DD">
              <w:rPr>
                <w:sz w:val="28"/>
                <w:szCs w:val="28"/>
              </w:rPr>
              <w:t>лікувально-профілактичної допомоги населенню</w:t>
            </w:r>
            <w:r w:rsidRPr="00C519DD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039" w:type="dxa"/>
          </w:tcPr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lang w:val="uk-UA"/>
              </w:rPr>
            </w:pP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  <w:r w:rsidRPr="00C519DD">
              <w:rPr>
                <w:sz w:val="28"/>
                <w:szCs w:val="28"/>
                <w:lang w:val="uk-UA"/>
              </w:rPr>
              <w:t>Ю.С.Черняк</w:t>
            </w: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lang w:val="uk-UA"/>
              </w:rPr>
            </w:pPr>
          </w:p>
        </w:tc>
      </w:tr>
      <w:tr w:rsidR="00A61D04" w:rsidRPr="00C519DD" w:rsidTr="00737627">
        <w:tc>
          <w:tcPr>
            <w:tcW w:w="7314" w:type="dxa"/>
          </w:tcPr>
          <w:p w:rsidR="00A61D04" w:rsidRPr="00C519DD" w:rsidRDefault="00A61D04" w:rsidP="004C5DF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039" w:type="dxa"/>
          </w:tcPr>
          <w:p w:rsidR="00A61D04" w:rsidRPr="00C519DD" w:rsidRDefault="00A61D04" w:rsidP="004C5DFC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lang w:val="uk-UA"/>
              </w:rPr>
            </w:pPr>
          </w:p>
        </w:tc>
      </w:tr>
    </w:tbl>
    <w:p w:rsidR="00A61D04" w:rsidRPr="003D07B7" w:rsidRDefault="00A61D04" w:rsidP="009A2421">
      <w:pPr>
        <w:jc w:val="both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A61D04" w:rsidRDefault="00A61D04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sectPr w:rsidR="00A61D04" w:rsidSect="004B768A">
      <w:headerReference w:type="even" r:id="rId8"/>
      <w:headerReference w:type="default" r:id="rId9"/>
      <w:pgSz w:w="11906" w:h="16838" w:code="9"/>
      <w:pgMar w:top="567" w:right="567" w:bottom="170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D04" w:rsidRDefault="00A61D04" w:rsidP="00C71D86">
      <w:r>
        <w:separator/>
      </w:r>
    </w:p>
  </w:endnote>
  <w:endnote w:type="continuationSeparator" w:id="0">
    <w:p w:rsidR="00A61D04" w:rsidRDefault="00A61D04" w:rsidP="00C71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DL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D04" w:rsidRDefault="00A61D04" w:rsidP="00C71D86">
      <w:r>
        <w:separator/>
      </w:r>
    </w:p>
  </w:footnote>
  <w:footnote w:type="continuationSeparator" w:id="0">
    <w:p w:rsidR="00A61D04" w:rsidRDefault="00A61D04" w:rsidP="00C71D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04" w:rsidRDefault="00A61D04" w:rsidP="0045095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61D04" w:rsidRDefault="00A61D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D04" w:rsidRPr="006A6147" w:rsidRDefault="00A61D04" w:rsidP="006A6147">
    <w:pPr>
      <w:pStyle w:val="Header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78E23AF"/>
    <w:multiLevelType w:val="hybridMultilevel"/>
    <w:tmpl w:val="958CC3FE"/>
    <w:lvl w:ilvl="0" w:tplc="7D3CF93E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A0F3A96"/>
    <w:multiLevelType w:val="hybridMultilevel"/>
    <w:tmpl w:val="A4B07118"/>
    <w:lvl w:ilvl="0" w:tplc="0EBEF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878C6"/>
    <w:multiLevelType w:val="hybridMultilevel"/>
    <w:tmpl w:val="24C6147E"/>
    <w:lvl w:ilvl="0" w:tplc="4A4CBD2E">
      <w:start w:val="3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D4A"/>
    <w:rsid w:val="00003FE1"/>
    <w:rsid w:val="00003FEF"/>
    <w:rsid w:val="00014031"/>
    <w:rsid w:val="000143FB"/>
    <w:rsid w:val="0003591C"/>
    <w:rsid w:val="000521DD"/>
    <w:rsid w:val="00055EE3"/>
    <w:rsid w:val="00060641"/>
    <w:rsid w:val="000675AE"/>
    <w:rsid w:val="00071C35"/>
    <w:rsid w:val="00076161"/>
    <w:rsid w:val="000854CB"/>
    <w:rsid w:val="000875F2"/>
    <w:rsid w:val="00090E4C"/>
    <w:rsid w:val="000A39F3"/>
    <w:rsid w:val="000A5B79"/>
    <w:rsid w:val="000B1845"/>
    <w:rsid w:val="000C3AAC"/>
    <w:rsid w:val="000C3B63"/>
    <w:rsid w:val="000C55EE"/>
    <w:rsid w:val="000D76F3"/>
    <w:rsid w:val="00102F28"/>
    <w:rsid w:val="00105648"/>
    <w:rsid w:val="00117AB8"/>
    <w:rsid w:val="001269F5"/>
    <w:rsid w:val="001455AF"/>
    <w:rsid w:val="00172772"/>
    <w:rsid w:val="00172985"/>
    <w:rsid w:val="00187D9E"/>
    <w:rsid w:val="00197F40"/>
    <w:rsid w:val="001A1CFA"/>
    <w:rsid w:val="001A4ED8"/>
    <w:rsid w:val="001C2435"/>
    <w:rsid w:val="001D4196"/>
    <w:rsid w:val="001D496E"/>
    <w:rsid w:val="001E08DC"/>
    <w:rsid w:val="001E1963"/>
    <w:rsid w:val="0020504B"/>
    <w:rsid w:val="002231F0"/>
    <w:rsid w:val="002254BF"/>
    <w:rsid w:val="002267F8"/>
    <w:rsid w:val="002574F8"/>
    <w:rsid w:val="00271582"/>
    <w:rsid w:val="002809C2"/>
    <w:rsid w:val="00285F15"/>
    <w:rsid w:val="002A4BAD"/>
    <w:rsid w:val="002E7073"/>
    <w:rsid w:val="002F111E"/>
    <w:rsid w:val="00302C2B"/>
    <w:rsid w:val="00304A80"/>
    <w:rsid w:val="00304AC7"/>
    <w:rsid w:val="00306668"/>
    <w:rsid w:val="00314B0C"/>
    <w:rsid w:val="003156C0"/>
    <w:rsid w:val="00322994"/>
    <w:rsid w:val="00324C50"/>
    <w:rsid w:val="00352A56"/>
    <w:rsid w:val="00353F90"/>
    <w:rsid w:val="00357F7D"/>
    <w:rsid w:val="00371016"/>
    <w:rsid w:val="00393222"/>
    <w:rsid w:val="003A31AA"/>
    <w:rsid w:val="003B4C95"/>
    <w:rsid w:val="003C04B8"/>
    <w:rsid w:val="003C112F"/>
    <w:rsid w:val="003C271A"/>
    <w:rsid w:val="003C4D1B"/>
    <w:rsid w:val="003C540C"/>
    <w:rsid w:val="003D07B7"/>
    <w:rsid w:val="003E3186"/>
    <w:rsid w:val="00402044"/>
    <w:rsid w:val="004157B1"/>
    <w:rsid w:val="0043787E"/>
    <w:rsid w:val="004415A1"/>
    <w:rsid w:val="00450953"/>
    <w:rsid w:val="00471116"/>
    <w:rsid w:val="00472A2B"/>
    <w:rsid w:val="00472E6A"/>
    <w:rsid w:val="00473DDE"/>
    <w:rsid w:val="00474E5F"/>
    <w:rsid w:val="004A48D8"/>
    <w:rsid w:val="004A6372"/>
    <w:rsid w:val="004A7D0F"/>
    <w:rsid w:val="004B574B"/>
    <w:rsid w:val="004B768A"/>
    <w:rsid w:val="004C0C87"/>
    <w:rsid w:val="004C524C"/>
    <w:rsid w:val="004C5DFC"/>
    <w:rsid w:val="004E5B87"/>
    <w:rsid w:val="004F152F"/>
    <w:rsid w:val="004F5256"/>
    <w:rsid w:val="004F73BF"/>
    <w:rsid w:val="00506C83"/>
    <w:rsid w:val="005212F8"/>
    <w:rsid w:val="00524429"/>
    <w:rsid w:val="0053475B"/>
    <w:rsid w:val="00543332"/>
    <w:rsid w:val="0054526B"/>
    <w:rsid w:val="00561134"/>
    <w:rsid w:val="00562D1B"/>
    <w:rsid w:val="005805AD"/>
    <w:rsid w:val="00582B51"/>
    <w:rsid w:val="00583592"/>
    <w:rsid w:val="00596F60"/>
    <w:rsid w:val="005B5290"/>
    <w:rsid w:val="005C30FF"/>
    <w:rsid w:val="005F22B2"/>
    <w:rsid w:val="005F3B52"/>
    <w:rsid w:val="005F3D2B"/>
    <w:rsid w:val="005F51D1"/>
    <w:rsid w:val="00603F2C"/>
    <w:rsid w:val="00615FB5"/>
    <w:rsid w:val="00630164"/>
    <w:rsid w:val="006315B5"/>
    <w:rsid w:val="00645DB6"/>
    <w:rsid w:val="00654FB5"/>
    <w:rsid w:val="00660236"/>
    <w:rsid w:val="00672828"/>
    <w:rsid w:val="00691A2C"/>
    <w:rsid w:val="006A6147"/>
    <w:rsid w:val="006A725B"/>
    <w:rsid w:val="006B666D"/>
    <w:rsid w:val="006C043B"/>
    <w:rsid w:val="006C1201"/>
    <w:rsid w:val="006C1529"/>
    <w:rsid w:val="006C2512"/>
    <w:rsid w:val="006C4261"/>
    <w:rsid w:val="006D4869"/>
    <w:rsid w:val="006E3ADD"/>
    <w:rsid w:val="00712340"/>
    <w:rsid w:val="00712F20"/>
    <w:rsid w:val="007131D1"/>
    <w:rsid w:val="00737627"/>
    <w:rsid w:val="0074303E"/>
    <w:rsid w:val="00746526"/>
    <w:rsid w:val="00751D97"/>
    <w:rsid w:val="00751FCE"/>
    <w:rsid w:val="00761CE4"/>
    <w:rsid w:val="00773E3F"/>
    <w:rsid w:val="00783CB8"/>
    <w:rsid w:val="0078522E"/>
    <w:rsid w:val="00787B00"/>
    <w:rsid w:val="007B4076"/>
    <w:rsid w:val="007C0567"/>
    <w:rsid w:val="007C4E5E"/>
    <w:rsid w:val="007F5DEA"/>
    <w:rsid w:val="007F60EC"/>
    <w:rsid w:val="00801B53"/>
    <w:rsid w:val="00814096"/>
    <w:rsid w:val="00820690"/>
    <w:rsid w:val="00821DD8"/>
    <w:rsid w:val="00830D6A"/>
    <w:rsid w:val="00844928"/>
    <w:rsid w:val="00855B6D"/>
    <w:rsid w:val="00862A7C"/>
    <w:rsid w:val="008737CD"/>
    <w:rsid w:val="00875D40"/>
    <w:rsid w:val="00877D3E"/>
    <w:rsid w:val="00885D67"/>
    <w:rsid w:val="00897F06"/>
    <w:rsid w:val="008B63EA"/>
    <w:rsid w:val="008E3FEF"/>
    <w:rsid w:val="008F1742"/>
    <w:rsid w:val="008F4FCF"/>
    <w:rsid w:val="008F5AD0"/>
    <w:rsid w:val="008F6E1E"/>
    <w:rsid w:val="00931FA2"/>
    <w:rsid w:val="009424B5"/>
    <w:rsid w:val="00943140"/>
    <w:rsid w:val="00963E0C"/>
    <w:rsid w:val="00964393"/>
    <w:rsid w:val="00972944"/>
    <w:rsid w:val="00981051"/>
    <w:rsid w:val="009877EC"/>
    <w:rsid w:val="009A1E6F"/>
    <w:rsid w:val="009A2421"/>
    <w:rsid w:val="009B2C6D"/>
    <w:rsid w:val="009B3CB0"/>
    <w:rsid w:val="009C117D"/>
    <w:rsid w:val="009C2B6F"/>
    <w:rsid w:val="009C54FC"/>
    <w:rsid w:val="009D79B6"/>
    <w:rsid w:val="009E52FA"/>
    <w:rsid w:val="009F5188"/>
    <w:rsid w:val="009F7FD7"/>
    <w:rsid w:val="00A15870"/>
    <w:rsid w:val="00A1587B"/>
    <w:rsid w:val="00A5662E"/>
    <w:rsid w:val="00A56D5B"/>
    <w:rsid w:val="00A57FC8"/>
    <w:rsid w:val="00A61D04"/>
    <w:rsid w:val="00A72F45"/>
    <w:rsid w:val="00A85E17"/>
    <w:rsid w:val="00A96DFE"/>
    <w:rsid w:val="00AA3731"/>
    <w:rsid w:val="00AB155E"/>
    <w:rsid w:val="00AC2B4C"/>
    <w:rsid w:val="00AC2CAD"/>
    <w:rsid w:val="00AC30B7"/>
    <w:rsid w:val="00AC39B3"/>
    <w:rsid w:val="00AC5183"/>
    <w:rsid w:val="00AD0E80"/>
    <w:rsid w:val="00AE1362"/>
    <w:rsid w:val="00AE71C0"/>
    <w:rsid w:val="00AF2633"/>
    <w:rsid w:val="00AF4A95"/>
    <w:rsid w:val="00B050B5"/>
    <w:rsid w:val="00B11286"/>
    <w:rsid w:val="00B517D2"/>
    <w:rsid w:val="00B54937"/>
    <w:rsid w:val="00B56609"/>
    <w:rsid w:val="00B6503E"/>
    <w:rsid w:val="00B6653A"/>
    <w:rsid w:val="00B66E81"/>
    <w:rsid w:val="00B82544"/>
    <w:rsid w:val="00B8283D"/>
    <w:rsid w:val="00B840C0"/>
    <w:rsid w:val="00BA0361"/>
    <w:rsid w:val="00BA1BFC"/>
    <w:rsid w:val="00BA4136"/>
    <w:rsid w:val="00BB7B73"/>
    <w:rsid w:val="00BD6518"/>
    <w:rsid w:val="00BF5A68"/>
    <w:rsid w:val="00C01E40"/>
    <w:rsid w:val="00C43E65"/>
    <w:rsid w:val="00C50C0B"/>
    <w:rsid w:val="00C50F26"/>
    <w:rsid w:val="00C519DD"/>
    <w:rsid w:val="00C637EB"/>
    <w:rsid w:val="00C71D86"/>
    <w:rsid w:val="00C86AA1"/>
    <w:rsid w:val="00C90552"/>
    <w:rsid w:val="00C939DE"/>
    <w:rsid w:val="00CC5D73"/>
    <w:rsid w:val="00CD4033"/>
    <w:rsid w:val="00CD54D2"/>
    <w:rsid w:val="00CE0324"/>
    <w:rsid w:val="00CE6DE9"/>
    <w:rsid w:val="00CF216B"/>
    <w:rsid w:val="00D01802"/>
    <w:rsid w:val="00D11F26"/>
    <w:rsid w:val="00D36D7B"/>
    <w:rsid w:val="00D47D4A"/>
    <w:rsid w:val="00D579D7"/>
    <w:rsid w:val="00D67120"/>
    <w:rsid w:val="00D7296E"/>
    <w:rsid w:val="00D736B0"/>
    <w:rsid w:val="00D843E1"/>
    <w:rsid w:val="00D859C7"/>
    <w:rsid w:val="00D90490"/>
    <w:rsid w:val="00DA2019"/>
    <w:rsid w:val="00DA2101"/>
    <w:rsid w:val="00DA45DC"/>
    <w:rsid w:val="00DB1008"/>
    <w:rsid w:val="00DB15CA"/>
    <w:rsid w:val="00DB16DC"/>
    <w:rsid w:val="00DD1971"/>
    <w:rsid w:val="00DD1C4E"/>
    <w:rsid w:val="00DE3F05"/>
    <w:rsid w:val="00E14F6C"/>
    <w:rsid w:val="00E17A92"/>
    <w:rsid w:val="00E21B0A"/>
    <w:rsid w:val="00E24A1D"/>
    <w:rsid w:val="00E24B81"/>
    <w:rsid w:val="00E2738E"/>
    <w:rsid w:val="00E40C15"/>
    <w:rsid w:val="00E42B00"/>
    <w:rsid w:val="00E45473"/>
    <w:rsid w:val="00E6414B"/>
    <w:rsid w:val="00E72B3B"/>
    <w:rsid w:val="00E77CD0"/>
    <w:rsid w:val="00EC180B"/>
    <w:rsid w:val="00EC25ED"/>
    <w:rsid w:val="00ED456B"/>
    <w:rsid w:val="00F006F9"/>
    <w:rsid w:val="00F058F9"/>
    <w:rsid w:val="00F26788"/>
    <w:rsid w:val="00F341C8"/>
    <w:rsid w:val="00F35C39"/>
    <w:rsid w:val="00F4595F"/>
    <w:rsid w:val="00F47B88"/>
    <w:rsid w:val="00F527A2"/>
    <w:rsid w:val="00F559EA"/>
    <w:rsid w:val="00F841C0"/>
    <w:rsid w:val="00F8624A"/>
    <w:rsid w:val="00FA74B9"/>
    <w:rsid w:val="00FB12A7"/>
    <w:rsid w:val="00FC086A"/>
    <w:rsid w:val="00FC6277"/>
    <w:rsid w:val="00FD3F06"/>
    <w:rsid w:val="00FD68EC"/>
    <w:rsid w:val="00FE0835"/>
    <w:rsid w:val="00FE18C9"/>
    <w:rsid w:val="00FF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D4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60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60EC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C43E65"/>
    <w:pPr>
      <w:ind w:left="840" w:hanging="120"/>
      <w:jc w:val="both"/>
    </w:pPr>
    <w:rPr>
      <w:sz w:val="28"/>
      <w:szCs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3E6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43E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43E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 Знак"/>
    <w:basedOn w:val="Normal"/>
    <w:uiPriority w:val="99"/>
    <w:rsid w:val="00C43E65"/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43E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3E65"/>
    <w:rPr>
      <w:rFonts w:ascii="Tahoma" w:hAnsi="Tahoma" w:cs="Tahoma"/>
      <w:sz w:val="16"/>
      <w:szCs w:val="16"/>
      <w:lang w:eastAsia="ru-RU"/>
    </w:rPr>
  </w:style>
  <w:style w:type="paragraph" w:customStyle="1" w:styleId="1">
    <w:name w:val="çàãîëîâîê 1"/>
    <w:basedOn w:val="Normal"/>
    <w:next w:val="Normal"/>
    <w:uiPriority w:val="99"/>
    <w:rsid w:val="007F60EC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BodyText3">
    <w:name w:val="Body Text 3"/>
    <w:basedOn w:val="Normal"/>
    <w:link w:val="BodyText3Char"/>
    <w:uiPriority w:val="99"/>
    <w:rsid w:val="007F60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F60EC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57F7D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54FB5"/>
    <w:rPr>
      <w:rFonts w:cs="Times New Roman"/>
    </w:rPr>
  </w:style>
  <w:style w:type="paragraph" w:styleId="NoSpacing">
    <w:name w:val="No Spacing"/>
    <w:uiPriority w:val="99"/>
    <w:qFormat/>
    <w:rsid w:val="004C0C87"/>
    <w:rPr>
      <w:rFonts w:eastAsia="Times New Roman"/>
    </w:rPr>
  </w:style>
  <w:style w:type="table" w:styleId="TableGrid">
    <w:name w:val="Table Grid"/>
    <w:basedOn w:val="TableNormal"/>
    <w:uiPriority w:val="99"/>
    <w:locked/>
    <w:rsid w:val="004C0C87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3</Pages>
  <Words>508</Words>
  <Characters>2901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2016-08-12T07:16:00Z</cp:lastPrinted>
  <dcterms:created xsi:type="dcterms:W3CDTF">2016-08-04T11:09:00Z</dcterms:created>
  <dcterms:modified xsi:type="dcterms:W3CDTF">2016-08-15T12:25:00Z</dcterms:modified>
</cp:coreProperties>
</file>